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1587" w14:textId="2A870993" w:rsidR="00CE5D36" w:rsidRPr="00B266B0" w:rsidRDefault="00CE5D36" w:rsidP="00CE5D3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1E7BB0">
        <w:rPr>
          <w:bCs/>
          <w:noProof w:val="0"/>
          <w:sz w:val="24"/>
          <w:szCs w:val="24"/>
        </w:rPr>
        <w:t>13216</w:t>
      </w:r>
    </w:p>
    <w:p w14:paraId="11776FA6" w14:textId="220268C6" w:rsidR="00A209D6" w:rsidRPr="00E61FF5" w:rsidRDefault="00CE5D36" w:rsidP="00CE5D36">
      <w:pPr>
        <w:pStyle w:val="Header"/>
        <w:tabs>
          <w:tab w:val="right" w:pos="9639"/>
        </w:tabs>
        <w:rPr>
          <w:rFonts w:eastAsia="SimSun"/>
          <w:bCs/>
          <w:i/>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r>
        <w:rPr>
          <w:rFonts w:eastAsia="SimSun"/>
          <w:i/>
          <w:noProof w:val="0"/>
          <w:sz w:val="24"/>
          <w:szCs w:val="24"/>
          <w:lang w:eastAsia="zh-CN"/>
        </w:rPr>
        <w:t>Revision</w:t>
      </w:r>
      <w:r w:rsidR="00E61FF5">
        <w:rPr>
          <w:rFonts w:eastAsia="SimSun"/>
          <w:i/>
          <w:noProof w:val="0"/>
          <w:sz w:val="24"/>
          <w:szCs w:val="24"/>
          <w:lang w:eastAsia="zh-CN"/>
        </w:rPr>
        <w:t xml:space="preserve"> of R2-1907067</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3D499A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E5D36">
        <w:rPr>
          <w:rFonts w:cs="Arial"/>
          <w:b/>
          <w:bCs/>
          <w:sz w:val="24"/>
        </w:rPr>
        <w:t>6</w:t>
      </w:r>
      <w:r w:rsidR="00B5526C">
        <w:rPr>
          <w:rFonts w:cs="Arial"/>
          <w:b/>
          <w:bCs/>
          <w:sz w:val="24"/>
        </w:rPr>
        <w:t>.2.</w:t>
      </w:r>
      <w:r w:rsidR="00CC4868">
        <w:rPr>
          <w:rFonts w:cs="Arial"/>
          <w:b/>
          <w:bCs/>
          <w:sz w:val="24"/>
        </w:rPr>
        <w:t>2</w:t>
      </w:r>
      <w:r w:rsidR="00B5526C">
        <w:rPr>
          <w:rFonts w:cs="Arial"/>
          <w:b/>
          <w:bCs/>
          <w:sz w:val="24"/>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E5AF3B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296E">
        <w:rPr>
          <w:rFonts w:ascii="Arial" w:hAnsi="Arial" w:cs="Arial"/>
          <w:b/>
          <w:bCs/>
          <w:sz w:val="24"/>
        </w:rPr>
        <w:t>Msg2</w:t>
      </w:r>
      <w:r w:rsidR="00CE5D36">
        <w:rPr>
          <w:rFonts w:ascii="Arial" w:hAnsi="Arial" w:cs="Arial"/>
          <w:b/>
          <w:bCs/>
          <w:sz w:val="24"/>
        </w:rPr>
        <w:t xml:space="preserve"> format and c</w:t>
      </w:r>
      <w:r w:rsidR="004C2812">
        <w:rPr>
          <w:rFonts w:ascii="Arial" w:hAnsi="Arial" w:cs="Arial"/>
          <w:b/>
          <w:bCs/>
          <w:sz w:val="24"/>
        </w:rPr>
        <w:t>ontention res</w:t>
      </w:r>
      <w:bookmarkStart w:id="0" w:name="_GoBack"/>
      <w:bookmarkEnd w:id="0"/>
      <w:r w:rsidR="004C2812">
        <w:rPr>
          <w:rFonts w:ascii="Arial" w:hAnsi="Arial" w:cs="Arial"/>
          <w:b/>
          <w:bCs/>
          <w:sz w:val="24"/>
        </w:rPr>
        <w:t>olution</w:t>
      </w:r>
      <w:r w:rsidR="00514935">
        <w:rPr>
          <w:rFonts w:ascii="Arial" w:hAnsi="Arial" w:cs="Arial"/>
          <w:b/>
          <w:bCs/>
          <w:sz w:val="24"/>
        </w:rPr>
        <w:t xml:space="preserve"> based on LBT outcome of Msg3</w:t>
      </w:r>
    </w:p>
    <w:p w14:paraId="1F147C23" w14:textId="3262A24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5526C">
        <w:rPr>
          <w:rFonts w:ascii="Arial" w:hAnsi="Arial" w:cs="Arial"/>
          <w:b/>
          <w:bCs/>
          <w:sz w:val="24"/>
        </w:rPr>
        <w:t>NR_unlic</w:t>
      </w:r>
      <w:proofErr w:type="spellEnd"/>
      <w:r w:rsidR="00B5526C">
        <w:rPr>
          <w:rFonts w:ascii="Arial" w:hAnsi="Arial" w:cs="Arial"/>
          <w:b/>
          <w:bCs/>
          <w:sz w:val="24"/>
        </w:rPr>
        <w:t>-Core</w:t>
      </w:r>
      <w:r w:rsidR="00B5526C" w:rsidRPr="00112F1A">
        <w:rPr>
          <w:rFonts w:ascii="Arial" w:hAnsi="Arial" w:cs="Arial"/>
          <w:b/>
          <w:bCs/>
          <w:sz w:val="24"/>
        </w:rPr>
        <w:t xml:space="preserve"> </w:t>
      </w:r>
      <w:r w:rsidR="00B5526C">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8DA504B" w14:textId="623AFA88" w:rsidR="00CE5D36" w:rsidRDefault="00CE5D36" w:rsidP="00B5526C">
      <w:r>
        <w:t>In the previous RAN2#107 meeting, the following was agreed:</w:t>
      </w:r>
    </w:p>
    <w:tbl>
      <w:tblPr>
        <w:tblStyle w:val="TableGrid"/>
        <w:tblW w:w="9131" w:type="dxa"/>
        <w:tblInd w:w="455" w:type="dxa"/>
        <w:tblLook w:val="04A0" w:firstRow="1" w:lastRow="0" w:firstColumn="1" w:lastColumn="0" w:noHBand="0" w:noVBand="1"/>
      </w:tblPr>
      <w:tblGrid>
        <w:gridCol w:w="9131"/>
      </w:tblGrid>
      <w:tr w:rsidR="00CE5D36" w14:paraId="2E475EA2" w14:textId="77777777" w:rsidTr="00CE5D36">
        <w:trPr>
          <w:trHeight w:val="718"/>
        </w:trPr>
        <w:tc>
          <w:tcPr>
            <w:tcW w:w="9131" w:type="dxa"/>
            <w:shd w:val="clear" w:color="auto" w:fill="F2F2F2" w:themeFill="background1" w:themeFillShade="F2"/>
          </w:tcPr>
          <w:p w14:paraId="03063EE7" w14:textId="77777777" w:rsidR="00CE5D36" w:rsidRPr="00CE5D36" w:rsidRDefault="00CE5D36" w:rsidP="00CE5D36">
            <w:pPr>
              <w:pStyle w:val="Agreement"/>
              <w:tabs>
                <w:tab w:val="clear" w:pos="360"/>
                <w:tab w:val="num" w:pos="1619"/>
              </w:tabs>
              <w:ind w:left="1619"/>
              <w:rPr>
                <w:i/>
              </w:rPr>
            </w:pPr>
            <w:r w:rsidRPr="00CE5D36">
              <w:rPr>
                <w:i/>
              </w:rPr>
              <w:t xml:space="preserve">Will support extension of RAR window without modifying RA-RNTI. </w:t>
            </w:r>
          </w:p>
          <w:p w14:paraId="7FB71902" w14:textId="520A6422" w:rsidR="00CE5D36" w:rsidRPr="00CE5D36" w:rsidRDefault="00CE5D36" w:rsidP="00B5526C">
            <w:pPr>
              <w:pStyle w:val="Agreement"/>
              <w:tabs>
                <w:tab w:val="clear" w:pos="360"/>
                <w:tab w:val="num" w:pos="1619"/>
              </w:tabs>
              <w:ind w:left="1619"/>
            </w:pPr>
            <w:r w:rsidRPr="00CE5D36">
              <w:rPr>
                <w:i/>
              </w:rPr>
              <w:t>Include LSBs of SFN in MSG2</w:t>
            </w:r>
          </w:p>
        </w:tc>
      </w:tr>
    </w:tbl>
    <w:p w14:paraId="0BAA10D8" w14:textId="77777777" w:rsidR="00CE5D36" w:rsidRDefault="00CE5D36" w:rsidP="00B5526C"/>
    <w:p w14:paraId="39008E27" w14:textId="54A77C1F" w:rsidR="00CE5D36" w:rsidRDefault="00CE5D36" w:rsidP="00B5526C">
      <w:r>
        <w:t>What remains to be discussed is the maximum length of RAR window as well as how the LSBs of SFN are encoded into RAR MAC PDU/Msg2.</w:t>
      </w:r>
    </w:p>
    <w:p w14:paraId="3A0D207F" w14:textId="3850B067" w:rsidR="00B5526C" w:rsidRDefault="00CE5D36" w:rsidP="00B5526C">
      <w:r>
        <w:t>Furthermore, i</w:t>
      </w:r>
      <w:r w:rsidR="00B5526C">
        <w:t>n the RAN2#10</w:t>
      </w:r>
      <w:r w:rsidR="00F17726">
        <w:t xml:space="preserve">5-Bis meeting, the following </w:t>
      </w:r>
      <w:r w:rsidR="009939E0">
        <w:t xml:space="preserve">options were considered for </w:t>
      </w:r>
      <w:proofErr w:type="spellStart"/>
      <w:r w:rsidR="009939E0" w:rsidRPr="009939E0">
        <w:rPr>
          <w:i/>
        </w:rPr>
        <w:t>ra-ContentionResolutionTimer</w:t>
      </w:r>
      <w:proofErr w:type="spellEnd"/>
      <w:r w:rsidR="009939E0">
        <w:t xml:space="preserve"> handling based on the LBT outcome of Msg3</w:t>
      </w:r>
      <w:r w:rsidR="00F17726">
        <w:t>:</w:t>
      </w:r>
    </w:p>
    <w:tbl>
      <w:tblPr>
        <w:tblStyle w:val="TableGrid"/>
        <w:tblW w:w="9131" w:type="dxa"/>
        <w:tblInd w:w="455" w:type="dxa"/>
        <w:tblLook w:val="04A0" w:firstRow="1" w:lastRow="0" w:firstColumn="1" w:lastColumn="0" w:noHBand="0" w:noVBand="1"/>
      </w:tblPr>
      <w:tblGrid>
        <w:gridCol w:w="9131"/>
      </w:tblGrid>
      <w:tr w:rsidR="00F17726" w14:paraId="285AEA30" w14:textId="77777777" w:rsidTr="009939E0">
        <w:trPr>
          <w:trHeight w:val="1104"/>
        </w:trPr>
        <w:tc>
          <w:tcPr>
            <w:tcW w:w="9131" w:type="dxa"/>
            <w:shd w:val="clear" w:color="auto" w:fill="F2F2F2" w:themeFill="background1" w:themeFillShade="F2"/>
          </w:tcPr>
          <w:p w14:paraId="15E25EC8" w14:textId="139B1DE8" w:rsidR="00F17726" w:rsidRPr="00CE5D36" w:rsidRDefault="00F17726" w:rsidP="00B5526C">
            <w:pPr>
              <w:pStyle w:val="Agreement"/>
              <w:rPr>
                <w:i/>
              </w:rPr>
            </w:pPr>
            <w:r w:rsidRPr="00CE5D36">
              <w:rPr>
                <w:i/>
              </w:rPr>
              <w:t>Either a) the ra-</w:t>
            </w:r>
            <w:proofErr w:type="spellStart"/>
            <w:r w:rsidRPr="00CE5D36">
              <w:rPr>
                <w:i/>
              </w:rPr>
              <w:t>ContentionResolutionTimer</w:t>
            </w:r>
            <w:proofErr w:type="spellEnd"/>
            <w:r w:rsidRPr="00CE5D36">
              <w:rPr>
                <w:i/>
              </w:rPr>
              <w:t xml:space="preserve"> is started regardless of the LBT outcome of msg3 transmission or b) ra-</w:t>
            </w:r>
            <w:proofErr w:type="spellStart"/>
            <w:r w:rsidRPr="00CE5D36">
              <w:rPr>
                <w:i/>
              </w:rPr>
              <w:t>ContentionResolutionTimer</w:t>
            </w:r>
            <w:proofErr w:type="spellEnd"/>
            <w:r w:rsidRPr="00CE5D36">
              <w:rPr>
                <w:i/>
              </w:rPr>
              <w:t xml:space="preserve"> is started only at successful LBT outcome of msg3 transmission + immediately the UE to restart from RACH resource selection if all MSG3 transmissions fail. FFS</w:t>
            </w:r>
          </w:p>
        </w:tc>
      </w:tr>
    </w:tbl>
    <w:p w14:paraId="4E01D106" w14:textId="77777777" w:rsidR="009939E0" w:rsidRDefault="009939E0" w:rsidP="00B5526C"/>
    <w:p w14:paraId="5624875C" w14:textId="7DC9FA80" w:rsidR="00B5526C" w:rsidRDefault="009939E0" w:rsidP="00B5526C">
      <w:r>
        <w:t xml:space="preserve">In this contribution, </w:t>
      </w:r>
      <w:r w:rsidR="0067772C">
        <w:t xml:space="preserve">we evaluate the pros and cons of the above option and propose </w:t>
      </w:r>
      <w:r>
        <w:t>a compromise solution following the principles of DRX retransmission timers.</w:t>
      </w:r>
    </w:p>
    <w:p w14:paraId="648372C1" w14:textId="17D9A8DA" w:rsidR="00CE5D36" w:rsidRDefault="00CE5D36" w:rsidP="00A209D6">
      <w:pPr>
        <w:pStyle w:val="Heading1"/>
      </w:pPr>
      <w:r>
        <w:t>2</w:t>
      </w:r>
      <w:r>
        <w:tab/>
        <w:t>Msg2 reception</w:t>
      </w:r>
      <w:r w:rsidR="0059296E">
        <w:t xml:space="preserve"> and format</w:t>
      </w:r>
    </w:p>
    <w:p w14:paraId="0B92B885" w14:textId="52436534" w:rsidR="00CE5D36" w:rsidRDefault="0059296E" w:rsidP="00CE5D36">
      <w:r>
        <w:t xml:space="preserve">To come up with </w:t>
      </w:r>
      <w:proofErr w:type="gramStart"/>
      <w:r>
        <w:t>a number of</w:t>
      </w:r>
      <w:proofErr w:type="gramEnd"/>
      <w:r>
        <w:t xml:space="preserve"> bits required for the LSBs of SFN to be included in Msg2, the first thing to agree is the maximum RAR window size. Considering that the same solution could be applied for 2-step RA (Random Access) design, and the 2-step RA could require </w:t>
      </w:r>
      <w:proofErr w:type="spellStart"/>
      <w:r>
        <w:t>MsgB</w:t>
      </w:r>
      <w:proofErr w:type="spellEnd"/>
      <w:r>
        <w:t xml:space="preserve"> reception window up to several tens of milliseconds (even up to 64ms if comparable window to </w:t>
      </w:r>
      <w:proofErr w:type="spellStart"/>
      <w:r>
        <w:rPr>
          <w:i/>
        </w:rPr>
        <w:t>ra-ContentionResolutionTimer</w:t>
      </w:r>
      <w:proofErr w:type="spellEnd"/>
      <w:r>
        <w:t xml:space="preserve"> wants to be enabled), it seems reasonable to enable RAR window of at least 40ms. Such window could suffice with 2 LSB bits of SFN and 64ms would need an additional bit resulting to 3 LSB bits of SFN required.</w:t>
      </w:r>
    </w:p>
    <w:p w14:paraId="7E8E538E" w14:textId="1DA24A6E" w:rsidR="0059296E" w:rsidRPr="0059296E" w:rsidRDefault="0059296E" w:rsidP="00CE5D36">
      <w:pPr>
        <w:rPr>
          <w:b/>
        </w:rPr>
      </w:pPr>
      <w:r>
        <w:rPr>
          <w:b/>
        </w:rPr>
        <w:t>Proposal 1: Support a maximum RAR window size of 40ms or 64ms requiring either 2 or 3 LSB bits of SFN to be encoded into Msg2, respectively.</w:t>
      </w:r>
    </w:p>
    <w:p w14:paraId="2FF78D85" w14:textId="0768EC8E" w:rsidR="0059296E" w:rsidRDefault="0059296E" w:rsidP="0059296E">
      <w:r>
        <w:t xml:space="preserve">Another </w:t>
      </w:r>
      <w:r w:rsidRPr="0059296E">
        <w:t>question is whether the SFN LSB</w:t>
      </w:r>
      <w:r>
        <w:t xml:space="preserve"> bits</w:t>
      </w:r>
      <w:r w:rsidRPr="0059296E">
        <w:t xml:space="preserve"> should be provided on a per </w:t>
      </w:r>
      <w:r>
        <w:t>RAR</w:t>
      </w:r>
      <w:r w:rsidRPr="0059296E">
        <w:t xml:space="preserve"> basis or be common for all </w:t>
      </w:r>
      <w:r>
        <w:t>RARs</w:t>
      </w:r>
      <w:r w:rsidRPr="0059296E">
        <w:t xml:space="preserve"> sent within one Msg</w:t>
      </w:r>
      <w:r>
        <w:t>2</w:t>
      </w:r>
      <w:r w:rsidRPr="0059296E">
        <w:t>. Having one common indication in front of the Msg</w:t>
      </w:r>
      <w:r>
        <w:t>2</w:t>
      </w:r>
      <w:r w:rsidRPr="0059296E">
        <w:t xml:space="preserve"> PDU could ease up UE decoding need to quite some extent as it would not need to go through each of the RAR</w:t>
      </w:r>
      <w:r>
        <w:t>s</w:t>
      </w:r>
      <w:r w:rsidRPr="0059296E">
        <w:t xml:space="preserve"> multiplexed to know if any of those were for the RO where the UE sent its </w:t>
      </w:r>
      <w:r>
        <w:t>Msg1/preamble</w:t>
      </w:r>
      <w:r w:rsidRPr="0059296E">
        <w:t>.</w:t>
      </w:r>
    </w:p>
    <w:p w14:paraId="5F47B590" w14:textId="43D4C750" w:rsidR="00655DCF" w:rsidRPr="0059296E" w:rsidRDefault="00655DCF" w:rsidP="0059296E">
      <w:pPr>
        <w:rPr>
          <w:b/>
        </w:rPr>
      </w:pPr>
      <w:r>
        <w:rPr>
          <w:b/>
        </w:rPr>
        <w:t xml:space="preserve">Proposal 2: </w:t>
      </w:r>
      <w:r w:rsidRPr="00655DCF">
        <w:rPr>
          <w:b/>
        </w:rPr>
        <w:t>Msg</w:t>
      </w:r>
      <w:r>
        <w:rPr>
          <w:b/>
        </w:rPr>
        <w:t>2</w:t>
      </w:r>
      <w:r w:rsidRPr="00655DCF">
        <w:rPr>
          <w:b/>
        </w:rPr>
        <w:t xml:space="preserve"> includes one indication of SFN LSBs which apply to each RAR within the given Msg</w:t>
      </w:r>
      <w:r>
        <w:rPr>
          <w:b/>
        </w:rPr>
        <w:t>2.</w:t>
      </w:r>
    </w:p>
    <w:p w14:paraId="7DDF3373" w14:textId="143A0BE5" w:rsidR="00CE5D36" w:rsidRDefault="00655DCF" w:rsidP="00CE5D36">
      <w:r>
        <w:lastRenderedPageBreak/>
        <w:t xml:space="preserve">Based on the above proposals, it seems possible to use one of the R bits in the </w:t>
      </w:r>
      <w:r w:rsidRPr="00655DCF">
        <w:t xml:space="preserve">E/T/R/R/BI MAC </w:t>
      </w:r>
      <w:proofErr w:type="spellStart"/>
      <w:r w:rsidRPr="00655DCF">
        <w:t>subheader</w:t>
      </w:r>
      <w:proofErr w:type="spellEnd"/>
      <w:r>
        <w:t xml:space="preserve"> to indicate that SFN LSBs follow and not BI. Below figures illustrate a new T2 type field that indicates that either BI or SFN LSBs follow:</w:t>
      </w:r>
    </w:p>
    <w:p w14:paraId="11E6F955" w14:textId="0CB406A2" w:rsidR="00655DCF" w:rsidRDefault="00655DCF" w:rsidP="00655DCF">
      <w:pPr>
        <w:jc w:val="center"/>
      </w:pPr>
      <w:r>
        <w:object w:dxaOrig="5501" w:dyaOrig="1061" w14:anchorId="37C73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53.25pt" o:ole="">
            <v:imagedata r:id="rId13" o:title=""/>
          </v:shape>
          <o:OLEObject Type="Embed" ProgID="Visio.Drawing.15" ShapeID="_x0000_i1025" DrawAspect="Content" ObjectID="_1631617545" r:id="rId14"/>
        </w:object>
      </w:r>
    </w:p>
    <w:p w14:paraId="716F3F67" w14:textId="24387821" w:rsidR="00655DCF" w:rsidRPr="00655DCF" w:rsidRDefault="00655DCF" w:rsidP="00655DCF">
      <w:pPr>
        <w:jc w:val="center"/>
        <w:rPr>
          <w:rFonts w:ascii="Arial" w:hAnsi="Arial" w:cs="Arial"/>
          <w:b/>
        </w:rPr>
      </w:pPr>
      <w:r w:rsidRPr="00655DCF">
        <w:rPr>
          <w:rFonts w:ascii="Arial" w:hAnsi="Arial" w:cs="Arial"/>
          <w:b/>
        </w:rPr>
        <w:t xml:space="preserve">Fig 2-1: E/T/T2/R/BI MAC </w:t>
      </w:r>
      <w:proofErr w:type="spellStart"/>
      <w:r w:rsidRPr="00655DCF">
        <w:rPr>
          <w:rFonts w:ascii="Arial" w:hAnsi="Arial" w:cs="Arial"/>
          <w:b/>
        </w:rPr>
        <w:t>subheader</w:t>
      </w:r>
      <w:proofErr w:type="spellEnd"/>
    </w:p>
    <w:p w14:paraId="2565548B" w14:textId="0A9371DA" w:rsidR="00655DCF" w:rsidRDefault="00655DCF" w:rsidP="00655DCF">
      <w:pPr>
        <w:jc w:val="center"/>
      </w:pPr>
      <w:r>
        <w:object w:dxaOrig="5501" w:dyaOrig="1061" w14:anchorId="12DF9DA8">
          <v:shape id="_x0000_i1026" type="#_x0000_t75" style="width:275.25pt;height:53.25pt" o:ole="">
            <v:imagedata r:id="rId15" o:title=""/>
          </v:shape>
          <o:OLEObject Type="Embed" ProgID="Visio.Drawing.15" ShapeID="_x0000_i1026" DrawAspect="Content" ObjectID="_1631617546" r:id="rId16"/>
        </w:object>
      </w:r>
    </w:p>
    <w:p w14:paraId="55837928" w14:textId="648936CB" w:rsidR="00655DCF" w:rsidRPr="00655DCF" w:rsidRDefault="00655DCF" w:rsidP="00655DCF">
      <w:pPr>
        <w:jc w:val="center"/>
        <w:rPr>
          <w:rFonts w:ascii="Arial" w:hAnsi="Arial" w:cs="Arial"/>
          <w:b/>
        </w:rPr>
      </w:pPr>
      <w:r w:rsidRPr="00655DCF">
        <w:rPr>
          <w:rFonts w:ascii="Arial" w:hAnsi="Arial" w:cs="Arial"/>
          <w:b/>
        </w:rPr>
        <w:t xml:space="preserve">Fig 2-2: E/T/T2/R/R/SFN MAC </w:t>
      </w:r>
      <w:proofErr w:type="spellStart"/>
      <w:r w:rsidRPr="00655DCF">
        <w:rPr>
          <w:rFonts w:ascii="Arial" w:hAnsi="Arial" w:cs="Arial"/>
          <w:b/>
        </w:rPr>
        <w:t>subheader</w:t>
      </w:r>
      <w:proofErr w:type="spellEnd"/>
    </w:p>
    <w:p w14:paraId="5E1EF0ED" w14:textId="500CA622" w:rsidR="00561697" w:rsidRPr="00561697" w:rsidRDefault="00561697" w:rsidP="00655DCF">
      <w:r>
        <w:t>Another option is to combine E and T bits into a 2-bit type field that would indicate either BI, SFN LSBs, RAR, or padding.</w:t>
      </w:r>
    </w:p>
    <w:p w14:paraId="7F07FBA2" w14:textId="0ED36038" w:rsidR="00655DCF" w:rsidRDefault="00655DCF" w:rsidP="00655DCF">
      <w:pPr>
        <w:rPr>
          <w:b/>
        </w:rPr>
      </w:pPr>
      <w:r>
        <w:rPr>
          <w:b/>
        </w:rPr>
        <w:t xml:space="preserve">Proposal 3: Agree on the above proposed MAC </w:t>
      </w:r>
      <w:proofErr w:type="spellStart"/>
      <w:r>
        <w:rPr>
          <w:b/>
        </w:rPr>
        <w:t>subheaders</w:t>
      </w:r>
      <w:proofErr w:type="spellEnd"/>
      <w:r>
        <w:rPr>
          <w:b/>
        </w:rPr>
        <w:t xml:space="preserve"> for BI and SFN LSBs in NR-U.</w:t>
      </w:r>
    </w:p>
    <w:p w14:paraId="1F9C985A" w14:textId="5C20D19F" w:rsidR="00655DCF" w:rsidRDefault="00655DCF" w:rsidP="00655DCF">
      <w:r>
        <w:t>It should be noted that in case of LAA (License Assisted Access) where RA would be performed on SCell based on PDCCH order, no increased RAR window and hence no SFN LSBs are required to be provided over RAR. Given that such RAR is also sent on PCell on licensed spectrum</w:t>
      </w:r>
      <w:r w:rsidR="00561697">
        <w:t>, it is important to retain the backwards compatibility. Hence, the RAR payload shall be kept in 7 bytes also for NR-U.</w:t>
      </w:r>
    </w:p>
    <w:p w14:paraId="7216B559" w14:textId="78D497E0" w:rsidR="00561697" w:rsidRPr="00561697" w:rsidRDefault="00561697" w:rsidP="00655DCF">
      <w:pPr>
        <w:rPr>
          <w:b/>
        </w:rPr>
      </w:pPr>
      <w:r>
        <w:rPr>
          <w:b/>
        </w:rPr>
        <w:t>Proposal 4: To retain backwards compatibility with LAA, for RAR sent over PCell on licensed spectrum no SFN LSBs are encoded and RAR payload size shall be kept in 7 bytes.</w:t>
      </w:r>
    </w:p>
    <w:p w14:paraId="2BBFF540" w14:textId="035B66CD" w:rsidR="00A209D6" w:rsidRPr="006E13D1" w:rsidRDefault="00CE5D36" w:rsidP="00A209D6">
      <w:pPr>
        <w:pStyle w:val="Heading1"/>
      </w:pPr>
      <w:r>
        <w:t>3</w:t>
      </w:r>
      <w:r w:rsidR="00A209D6" w:rsidRPr="006E13D1">
        <w:tab/>
      </w:r>
      <w:r w:rsidR="00F17726">
        <w:t>Contention resolution</w:t>
      </w:r>
    </w:p>
    <w:p w14:paraId="12792013" w14:textId="104E4D62" w:rsidR="00F17726" w:rsidRDefault="009939E0" w:rsidP="00A209D6">
      <w:r>
        <w:t>The solutions a) and b) proposed and discussed have both their own merits and drawbacks:</w:t>
      </w:r>
    </w:p>
    <w:p w14:paraId="43E409A3" w14:textId="7B6A99F4" w:rsidR="009939E0" w:rsidRDefault="009939E0" w:rsidP="00A209D6">
      <w:r>
        <w:t>a)</w:t>
      </w:r>
      <w:r>
        <w:tab/>
        <w:t>Pros:</w:t>
      </w:r>
    </w:p>
    <w:p w14:paraId="43A12013" w14:textId="60E2A6F7" w:rsidR="009939E0" w:rsidRDefault="009939E0" w:rsidP="009939E0">
      <w:pPr>
        <w:ind w:left="852" w:hanging="282"/>
      </w:pPr>
      <w:r>
        <w:t>-</w:t>
      </w:r>
      <w:r>
        <w:tab/>
        <w:t>if the UE failed LBT on all the Msg3 transmission opportunities, NW may blindly provide a re-transmission grant for the Msg3 for which the UE can re-attempt the LBT following the possible transmission.</w:t>
      </w:r>
    </w:p>
    <w:p w14:paraId="722C354F" w14:textId="2A480B28" w:rsidR="009939E0" w:rsidRDefault="009939E0" w:rsidP="009939E0">
      <w:r>
        <w:tab/>
        <w:t>Cons:</w:t>
      </w:r>
    </w:p>
    <w:p w14:paraId="28E0C4B7" w14:textId="56EDED55" w:rsidR="009939E0" w:rsidRPr="0005786A" w:rsidRDefault="009939E0" w:rsidP="0005786A">
      <w:pPr>
        <w:ind w:left="852" w:hanging="282"/>
      </w:pPr>
      <w:r>
        <w:t>-</w:t>
      </w:r>
      <w:r>
        <w:tab/>
        <w:t xml:space="preserve">as the NW does not know if the UE failed LBT </w:t>
      </w:r>
      <w:r w:rsidR="0005786A">
        <w:t xml:space="preserve">on all the Msg3 transmission opportunities or whether it was due to missed RAR reception, the NW might be either required to transmit blind re-transmission grants or if it didn’t, UE will need to wait until </w:t>
      </w:r>
      <w:proofErr w:type="spellStart"/>
      <w:r w:rsidR="0005786A">
        <w:rPr>
          <w:i/>
        </w:rPr>
        <w:t>ra-ContentionResolutionTimer</w:t>
      </w:r>
      <w:proofErr w:type="spellEnd"/>
      <w:r w:rsidR="0005786A">
        <w:t xml:space="preserve"> expiration before falling back to RA resource selection. Furthermore, assuming this approach would also require </w:t>
      </w:r>
      <w:proofErr w:type="gramStart"/>
      <w:r w:rsidR="0005786A">
        <w:t>to restart</w:t>
      </w:r>
      <w:proofErr w:type="gramEnd"/>
      <w:r w:rsidR="0005786A">
        <w:t xml:space="preserve"> the </w:t>
      </w:r>
      <w:proofErr w:type="spellStart"/>
      <w:r w:rsidR="0005786A">
        <w:rPr>
          <w:i/>
        </w:rPr>
        <w:t>ra-ContentionResolutionTimer</w:t>
      </w:r>
      <w:proofErr w:type="spellEnd"/>
      <w:r w:rsidR="0005786A">
        <w:t xml:space="preserve"> at every re-transmission opportunity as well regardless of the LBT outcome, the time spent decoding the PDCCH in vain might be very long. It should be noted that the </w:t>
      </w:r>
      <w:proofErr w:type="spellStart"/>
      <w:r w:rsidR="0005786A">
        <w:rPr>
          <w:i/>
        </w:rPr>
        <w:t>ra-ContentionResolutionTimer</w:t>
      </w:r>
      <w:proofErr w:type="spellEnd"/>
      <w:r w:rsidR="0005786A">
        <w:rPr>
          <w:i/>
        </w:rPr>
        <w:t xml:space="preserve"> </w:t>
      </w:r>
      <w:r w:rsidR="0005786A">
        <w:t>will be generally set to very conservative value to account possible LBT failures after the RRC message is ready for transmission to the UE.</w:t>
      </w:r>
    </w:p>
    <w:p w14:paraId="37079FA9" w14:textId="5F07283F" w:rsidR="0005786A" w:rsidRDefault="0005786A" w:rsidP="0005786A">
      <w:r>
        <w:t>b)</w:t>
      </w:r>
      <w:r>
        <w:tab/>
        <w:t>Pros:</w:t>
      </w:r>
    </w:p>
    <w:p w14:paraId="309FCFA8" w14:textId="32762B7B" w:rsidR="0005786A" w:rsidRDefault="0005786A" w:rsidP="0005786A">
      <w:r>
        <w:tab/>
      </w:r>
      <w:r>
        <w:tab/>
        <w:t>-</w:t>
      </w:r>
      <w:r>
        <w:tab/>
        <w:t>no blind re-transmission grants are required to be sent by the NW possibly wasting system resources;</w:t>
      </w:r>
    </w:p>
    <w:p w14:paraId="06D77ABD" w14:textId="072311BD" w:rsidR="0005786A" w:rsidRDefault="0005786A" w:rsidP="0005786A">
      <w:pPr>
        <w:ind w:left="852" w:hanging="282"/>
      </w:pPr>
      <w:r>
        <w:t>-</w:t>
      </w:r>
      <w:r>
        <w:tab/>
        <w:t>UE may immediately fall back to RA resource selection when all the Msg3 transmission opportunities fail LBT which may enable the UE to select a different LBT sub</w:t>
      </w:r>
      <w:r w:rsidR="00BD19E9">
        <w:t>-</w:t>
      </w:r>
      <w:r>
        <w:t>band which has better chances of being successful throughout the RA procedure;</w:t>
      </w:r>
    </w:p>
    <w:p w14:paraId="019982F4" w14:textId="5318D903" w:rsidR="0005786A" w:rsidRDefault="0005786A" w:rsidP="0005786A">
      <w:pPr>
        <w:ind w:left="852" w:hanging="282"/>
      </w:pPr>
      <w:r>
        <w:t>-</w:t>
      </w:r>
      <w:r>
        <w:tab/>
        <w:t xml:space="preserve">no need to wait until </w:t>
      </w:r>
      <w:proofErr w:type="spellStart"/>
      <w:r w:rsidRPr="0005786A">
        <w:rPr>
          <w:i/>
        </w:rPr>
        <w:t>ra-ContentionResolutionTimer</w:t>
      </w:r>
      <w:proofErr w:type="spellEnd"/>
      <w:r>
        <w:t xml:space="preserve"> to expire before going back to RA resource selection</w:t>
      </w:r>
      <w:r w:rsidR="0067772C">
        <w:t xml:space="preserve"> to reduce RA procedure latency</w:t>
      </w:r>
      <w:r>
        <w:t>.</w:t>
      </w:r>
    </w:p>
    <w:p w14:paraId="75DB9A7E" w14:textId="112589E4" w:rsidR="0005786A" w:rsidRDefault="0005786A" w:rsidP="0005786A">
      <w:r>
        <w:tab/>
        <w:t>Cons:</w:t>
      </w:r>
    </w:p>
    <w:p w14:paraId="68279EE2" w14:textId="227047DD" w:rsidR="0005786A" w:rsidRDefault="0005786A" w:rsidP="0005786A">
      <w:pPr>
        <w:ind w:left="852" w:hanging="282"/>
      </w:pPr>
      <w:r>
        <w:lastRenderedPageBreak/>
        <w:t>-</w:t>
      </w:r>
      <w:r>
        <w:tab/>
        <w:t>no possibility for the NW to provide blind re-transmission grant(s) to attempt if the UE received the RAR but failed LBT in all the initial Msg3 transmission opportunities.</w:t>
      </w:r>
    </w:p>
    <w:p w14:paraId="4881A6CD" w14:textId="489C002D" w:rsidR="0067772C" w:rsidRDefault="0067772C" w:rsidP="0067772C">
      <w:r>
        <w:t xml:space="preserve">Hence, both the alternatives are beneficial in some ways, for instance, the Con listed for option b) is the advantage of option a) and on the other hand the option b) solves the Con of option a). In general, though, it seems the option b) outperforms option a) considering especially the conservative </w:t>
      </w:r>
      <w:proofErr w:type="spellStart"/>
      <w:r>
        <w:rPr>
          <w:i/>
        </w:rPr>
        <w:t>ra-ContentionResolutionTimer</w:t>
      </w:r>
      <w:proofErr w:type="spellEnd"/>
      <w:r>
        <w:t xml:space="preserve"> value that needs to be set to account possible LBT failures also in transmitting the contention resolution message in DL direction.</w:t>
      </w:r>
    </w:p>
    <w:p w14:paraId="23BFABF8" w14:textId="0F83A802" w:rsidR="0067772C" w:rsidRPr="0067772C" w:rsidRDefault="0067772C" w:rsidP="0067772C">
      <w:r>
        <w:rPr>
          <w:b/>
        </w:rPr>
        <w:t xml:space="preserve">Observation 1: </w:t>
      </w:r>
      <w:r>
        <w:t>Option b) outperforms option a) in terms of overall system performance.</w:t>
      </w:r>
    </w:p>
    <w:p w14:paraId="19B55C37" w14:textId="12A0ED1B" w:rsidR="0067772C" w:rsidRDefault="00561697" w:rsidP="0067772C">
      <w:pPr>
        <w:pStyle w:val="Heading2"/>
      </w:pPr>
      <w:r>
        <w:t>3</w:t>
      </w:r>
      <w:r w:rsidR="0067772C">
        <w:t>.1</w:t>
      </w:r>
      <w:r w:rsidR="0067772C">
        <w:tab/>
        <w:t>Alternative with Msg3 re-transmission timer</w:t>
      </w:r>
    </w:p>
    <w:p w14:paraId="6699BCB5" w14:textId="77777777" w:rsidR="0067772C" w:rsidRDefault="0067772C" w:rsidP="0067772C">
      <w:r>
        <w:t xml:space="preserve">On the other hand, considering the Pros and Cons of both options, it seems a middle way solution could be considered where a timer (similar to </w:t>
      </w:r>
      <w:proofErr w:type="spellStart"/>
      <w:r>
        <w:rPr>
          <w:i/>
        </w:rPr>
        <w:t>drx-RetransmissionTimerUL</w:t>
      </w:r>
      <w:proofErr w:type="spellEnd"/>
      <w:r>
        <w:t xml:space="preserve">) is employed to account for possible blind re-transmission grant send by the NW in the UE side; while at the same time not compromising the UE power consumption and RA procedure latency too much by not requiring to stay awake for the duration of the whole </w:t>
      </w:r>
      <w:proofErr w:type="spellStart"/>
      <w:r>
        <w:rPr>
          <w:i/>
        </w:rPr>
        <w:t>ra-ContentionResolutionTimer</w:t>
      </w:r>
      <w:proofErr w:type="spellEnd"/>
      <w:r>
        <w:t xml:space="preserve">. </w:t>
      </w:r>
    </w:p>
    <w:p w14:paraId="2E606FC2" w14:textId="4D434E17" w:rsidR="0067772C" w:rsidRDefault="0067772C" w:rsidP="0067772C">
      <w:r>
        <w:t xml:space="preserve">The msg3 re-transmission timer would be started if the UE fails transmitting the Msg3 in the provided opportunities and in case the NW did not provide a re-transmission grant within the timer run, the UE would fall back to RA resource selection. In case NW did provide a re-transmission grant, the msg3 re-transmission timer could be started also for failed LBT of the re-transmission grant and in case the transmission is successful in the re-transmission grant, the </w:t>
      </w:r>
      <w:proofErr w:type="spellStart"/>
      <w:r w:rsidRPr="0067772C">
        <w:rPr>
          <w:i/>
        </w:rPr>
        <w:t>ra-ContentionResolutionTimer</w:t>
      </w:r>
      <w:proofErr w:type="spellEnd"/>
      <w:r>
        <w:t xml:space="preserve"> is started as now the NW can decode the UE has received the RAR and a re-transmission grant.</w:t>
      </w:r>
    </w:p>
    <w:p w14:paraId="2A179589" w14:textId="313E7EA5" w:rsidR="0067772C" w:rsidRPr="00561697" w:rsidRDefault="0067772C" w:rsidP="0067772C">
      <w:pPr>
        <w:rPr>
          <w:b/>
        </w:rPr>
      </w:pPr>
      <w:r w:rsidRPr="00561697">
        <w:rPr>
          <w:b/>
        </w:rPr>
        <w:t xml:space="preserve">Proposal </w:t>
      </w:r>
      <w:r w:rsidR="00561697">
        <w:rPr>
          <w:b/>
        </w:rPr>
        <w:t>5</w:t>
      </w:r>
      <w:r w:rsidRPr="00561697">
        <w:rPr>
          <w:b/>
        </w:rPr>
        <w:t xml:space="preserve">: In case option b) is not agreeable way forward, introduce a Msg3 re-transmission timer that is </w:t>
      </w:r>
      <w:r w:rsidR="00BD19E9" w:rsidRPr="00561697">
        <w:rPr>
          <w:b/>
        </w:rPr>
        <w:t>meant to account for possible blind re-transmission grant from the NW in response to failed LBT on all Msg3 initial transmission opportunities.</w:t>
      </w:r>
    </w:p>
    <w:p w14:paraId="5FF2457F" w14:textId="62F84F43" w:rsidR="00A209D6" w:rsidRPr="006E13D1" w:rsidRDefault="00BD19E9" w:rsidP="00A209D6">
      <w:pPr>
        <w:pStyle w:val="Heading1"/>
      </w:pPr>
      <w:r>
        <w:t>3</w:t>
      </w:r>
      <w:r w:rsidR="00A209D6" w:rsidRPr="006E13D1">
        <w:tab/>
      </w:r>
      <w:r>
        <w:t>Conclusions</w:t>
      </w:r>
    </w:p>
    <w:p w14:paraId="17D0011E" w14:textId="4B6E9B55" w:rsidR="00561697" w:rsidRDefault="00561697" w:rsidP="00A209D6">
      <w:r>
        <w:t>In this contribution, a RAR reception window size and impacts to Msg2 structure was discussed. The following was proposed:</w:t>
      </w:r>
    </w:p>
    <w:p w14:paraId="06AAA0A0" w14:textId="77777777" w:rsidR="00561697" w:rsidRPr="0059296E" w:rsidRDefault="00561697" w:rsidP="00561697">
      <w:pPr>
        <w:rPr>
          <w:b/>
        </w:rPr>
      </w:pPr>
      <w:r>
        <w:rPr>
          <w:b/>
        </w:rPr>
        <w:t>Proposal 1: Support a maximum RAR window size of 40ms or 64ms requiring either 2 or 3 LSB bits of SFN to be encoded into Msg2, respectively.</w:t>
      </w:r>
    </w:p>
    <w:p w14:paraId="5AE0BB64" w14:textId="77777777" w:rsidR="00561697" w:rsidRPr="0059296E" w:rsidRDefault="00561697" w:rsidP="00561697">
      <w:pPr>
        <w:rPr>
          <w:b/>
        </w:rPr>
      </w:pPr>
      <w:r>
        <w:rPr>
          <w:b/>
        </w:rPr>
        <w:t xml:space="preserve">Proposal 2: </w:t>
      </w:r>
      <w:r w:rsidRPr="00655DCF">
        <w:rPr>
          <w:b/>
        </w:rPr>
        <w:t>Msg</w:t>
      </w:r>
      <w:r>
        <w:rPr>
          <w:b/>
        </w:rPr>
        <w:t>2</w:t>
      </w:r>
      <w:r w:rsidRPr="00655DCF">
        <w:rPr>
          <w:b/>
        </w:rPr>
        <w:t xml:space="preserve"> includes one indication of SFN LSBs which apply to each RAR within the given Msg</w:t>
      </w:r>
      <w:r>
        <w:rPr>
          <w:b/>
        </w:rPr>
        <w:t>2.</w:t>
      </w:r>
    </w:p>
    <w:p w14:paraId="7A81DE0A" w14:textId="77777777" w:rsidR="00561697" w:rsidRDefault="00561697" w:rsidP="00561697">
      <w:pPr>
        <w:rPr>
          <w:b/>
        </w:rPr>
      </w:pPr>
      <w:r>
        <w:rPr>
          <w:b/>
        </w:rPr>
        <w:t xml:space="preserve">Proposal 3: Agree on the above proposed MAC </w:t>
      </w:r>
      <w:proofErr w:type="spellStart"/>
      <w:r>
        <w:rPr>
          <w:b/>
        </w:rPr>
        <w:t>subheaders</w:t>
      </w:r>
      <w:proofErr w:type="spellEnd"/>
      <w:r>
        <w:rPr>
          <w:b/>
        </w:rPr>
        <w:t xml:space="preserve"> for BI and SFN LSBs in NR-U.</w:t>
      </w:r>
    </w:p>
    <w:p w14:paraId="6D49ED96" w14:textId="129EB618" w:rsidR="00561697" w:rsidRPr="00561697" w:rsidRDefault="00561697" w:rsidP="00A209D6">
      <w:pPr>
        <w:rPr>
          <w:b/>
        </w:rPr>
      </w:pPr>
      <w:r>
        <w:rPr>
          <w:b/>
        </w:rPr>
        <w:t>Proposal 4: To retain backwards compatibility with LAA, for RAR sent over PCell on licensed spectrum no SFN LSBs are encoded and RAR payload size shall be kept in 7 bytes.</w:t>
      </w:r>
    </w:p>
    <w:p w14:paraId="6C60FFDC" w14:textId="49CEA656" w:rsidR="00A209D6" w:rsidRDefault="00561697" w:rsidP="00A209D6">
      <w:r>
        <w:t>Furthermore, i</w:t>
      </w:r>
      <w:r w:rsidR="00BD19E9">
        <w:t xml:space="preserve">n this contribution, the Pros and Cons of the options a) and b) considered for </w:t>
      </w:r>
      <w:proofErr w:type="spellStart"/>
      <w:r w:rsidR="00BD19E9" w:rsidRPr="00BD19E9">
        <w:rPr>
          <w:i/>
        </w:rPr>
        <w:t>ra-ContentionResolutionTimer</w:t>
      </w:r>
      <w:proofErr w:type="spellEnd"/>
      <w:r w:rsidR="00BD19E9">
        <w:t xml:space="preserve"> handling in case UE fails LBT in all Msg3 transmission opportunities was evaluated. </w:t>
      </w:r>
      <w:r>
        <w:t>A</w:t>
      </w:r>
      <w:r w:rsidR="00BD19E9">
        <w:t xml:space="preserve"> compromise approach was proposed in case option b) would not be agreeable way forward.</w:t>
      </w:r>
    </w:p>
    <w:p w14:paraId="53A51146" w14:textId="77777777" w:rsidR="00BD19E9" w:rsidRPr="0067772C" w:rsidRDefault="00BD19E9" w:rsidP="00BD19E9">
      <w:r>
        <w:rPr>
          <w:b/>
        </w:rPr>
        <w:t xml:space="preserve">Observation 1: </w:t>
      </w:r>
      <w:r>
        <w:t>Option b) outperforms option a) in terms of overall system performance.</w:t>
      </w:r>
    </w:p>
    <w:p w14:paraId="35F222F4" w14:textId="5B583837" w:rsidR="00080512" w:rsidRPr="00561697" w:rsidRDefault="00BD19E9" w:rsidP="00A209D6">
      <w:pPr>
        <w:rPr>
          <w:b/>
        </w:rPr>
      </w:pPr>
      <w:r w:rsidRPr="00561697">
        <w:rPr>
          <w:b/>
        </w:rPr>
        <w:t xml:space="preserve">Proposal </w:t>
      </w:r>
      <w:r w:rsidR="00561697">
        <w:rPr>
          <w:b/>
        </w:rPr>
        <w:t>5</w:t>
      </w:r>
      <w:r w:rsidRPr="00561697">
        <w:rPr>
          <w:b/>
        </w:rPr>
        <w:t>: In case option b) is not agreeable way forward, introduce a Msg3 re-transmission timer that is meant to account for possible blind re-transmission grant from the NW in response to failed LBT on all Msg3 initial transmission opportunities.</w:t>
      </w:r>
    </w:p>
    <w:sectPr w:rsidR="00080512" w:rsidRPr="0056169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22DB6" w14:textId="77777777" w:rsidR="00594F89" w:rsidRDefault="00594F89">
      <w:r>
        <w:separator/>
      </w:r>
    </w:p>
  </w:endnote>
  <w:endnote w:type="continuationSeparator" w:id="0">
    <w:p w14:paraId="4EF522F3" w14:textId="77777777" w:rsidR="00594F89" w:rsidRDefault="00594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BD72EE" w:rsidRDefault="00BD7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BD72EE" w:rsidRDefault="00BD72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BD72EE" w:rsidRDefault="00BD7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3548B" w14:textId="77777777" w:rsidR="00594F89" w:rsidRDefault="00594F89">
      <w:r>
        <w:separator/>
      </w:r>
    </w:p>
  </w:footnote>
  <w:footnote w:type="continuationSeparator" w:id="0">
    <w:p w14:paraId="07BD996E" w14:textId="77777777" w:rsidR="00594F89" w:rsidRDefault="00594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BD72EE" w:rsidRDefault="00BD72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BD72EE" w:rsidRDefault="00BD7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BD72EE" w:rsidRDefault="00BD7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5786A"/>
    <w:rsid w:val="00073C9C"/>
    <w:rsid w:val="00080512"/>
    <w:rsid w:val="00090468"/>
    <w:rsid w:val="00094568"/>
    <w:rsid w:val="000B7BCF"/>
    <w:rsid w:val="000C522B"/>
    <w:rsid w:val="000D58AB"/>
    <w:rsid w:val="00112F1A"/>
    <w:rsid w:val="00145075"/>
    <w:rsid w:val="001741A0"/>
    <w:rsid w:val="00175FA0"/>
    <w:rsid w:val="00194CD0"/>
    <w:rsid w:val="001B0514"/>
    <w:rsid w:val="001B49C9"/>
    <w:rsid w:val="001C4F79"/>
    <w:rsid w:val="001E7BB0"/>
    <w:rsid w:val="001F168B"/>
    <w:rsid w:val="001F7831"/>
    <w:rsid w:val="00204045"/>
    <w:rsid w:val="0020712B"/>
    <w:rsid w:val="0022606D"/>
    <w:rsid w:val="00231728"/>
    <w:rsid w:val="00251733"/>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A4E79"/>
    <w:rsid w:val="004C2812"/>
    <w:rsid w:val="004C44D2"/>
    <w:rsid w:val="004D3578"/>
    <w:rsid w:val="004D380D"/>
    <w:rsid w:val="004E213A"/>
    <w:rsid w:val="00503171"/>
    <w:rsid w:val="00506C28"/>
    <w:rsid w:val="00514935"/>
    <w:rsid w:val="00534DA0"/>
    <w:rsid w:val="00543E6C"/>
    <w:rsid w:val="00561697"/>
    <w:rsid w:val="00565087"/>
    <w:rsid w:val="0056573F"/>
    <w:rsid w:val="0059296E"/>
    <w:rsid w:val="00594F89"/>
    <w:rsid w:val="00611566"/>
    <w:rsid w:val="006406C9"/>
    <w:rsid w:val="00646D99"/>
    <w:rsid w:val="00655DCF"/>
    <w:rsid w:val="00656910"/>
    <w:rsid w:val="0067772C"/>
    <w:rsid w:val="006C66D8"/>
    <w:rsid w:val="006D1E24"/>
    <w:rsid w:val="006E1417"/>
    <w:rsid w:val="006F6A2C"/>
    <w:rsid w:val="00710201"/>
    <w:rsid w:val="0072073A"/>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939E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5526C"/>
    <w:rsid w:val="00B84DB2"/>
    <w:rsid w:val="00BC3555"/>
    <w:rsid w:val="00BD19E9"/>
    <w:rsid w:val="00BD72EE"/>
    <w:rsid w:val="00C12B51"/>
    <w:rsid w:val="00C24650"/>
    <w:rsid w:val="00C25465"/>
    <w:rsid w:val="00C33079"/>
    <w:rsid w:val="00C83A13"/>
    <w:rsid w:val="00C9068C"/>
    <w:rsid w:val="00C92967"/>
    <w:rsid w:val="00CA3D0C"/>
    <w:rsid w:val="00CA654B"/>
    <w:rsid w:val="00CB72B8"/>
    <w:rsid w:val="00CC4868"/>
    <w:rsid w:val="00CD4C7B"/>
    <w:rsid w:val="00CE5D36"/>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1FF5"/>
    <w:rsid w:val="00E62835"/>
    <w:rsid w:val="00E77645"/>
    <w:rsid w:val="00E83697"/>
    <w:rsid w:val="00EA66C9"/>
    <w:rsid w:val="00EC4A25"/>
    <w:rsid w:val="00F025A2"/>
    <w:rsid w:val="00F07388"/>
    <w:rsid w:val="00F17726"/>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B552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F17726"/>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9939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B3D80-D83F-4FE6-9C78-127ACF9C7764}">
  <ds:schemaRefs>
    <ds:schemaRef ds:uri="http://schemas.microsoft.com/sharepoint/events"/>
  </ds:schemaRefs>
</ds:datastoreItem>
</file>

<file path=customXml/itemProps2.xml><?xml version="1.0" encoding="utf-8"?>
<ds:datastoreItem xmlns:ds="http://schemas.openxmlformats.org/officeDocument/2006/customXml" ds:itemID="{4E71C557-99F2-4FB8-93DF-A4F6FACA7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E4B90623-3732-4B84-8AD0-4D922952E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8556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2019-10-03T10:36:00Z</dcterms:created>
  <dcterms:modified xsi:type="dcterms:W3CDTF">2019-10-03T10:36:00Z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306463e0-fb5e-4884-9784-217ad3a174d5</vt:lpwstr>
  </property>
</Properties>
</file>